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Sheffield South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Sheffield South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Sheffield South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Sheffield South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Sheffield South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Sheffield South East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61.9% </w:t>
      </w:r>
      <w:r w:rsidRPr="004747BF">
        <w:rPr>
          <w:rFonts w:ascii="Libre Franklin Light" w:eastAsia="Times New Roman" w:hAnsi="Libre Franklin Light" w:cs="Calibri Light"/>
        </w:rPr>
        <w:t xml:space="preserve">of those respondents classified as PGSI 8+ in Sheffield South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Sheffield South East is estimated to be </w:t>
      </w:r>
      <w:r w:rsidRPr="00773DF7">
        <w:rPr>
          <w:rFonts w:ascii="Libre Franklin Light" w:eastAsia="Times New Roman" w:hAnsi="Libre Franklin Light" w:cs="Calibri Light"/>
          <w:b/>
          <w:bCs/>
          <w:color w:val="C45911" w:themeColor="accent2" w:themeShade="BF"/>
        </w:rPr>
        <w:t xml:space="preserve">£2,765,622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Sheffield South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 South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 South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Sheffield South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heffield South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Sheffield South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heffield South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Sheffield South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 South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heffield South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Sheffield South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Sheffield South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 South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Sheffield South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Sheffield South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Sheffield South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£2,765,622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Sheffield South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£45,047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£931,607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£66,737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£18,770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£34,411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£1,669,050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£2,765,622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Sheffield South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Sheffield South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South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South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South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South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Sheffield South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Sheffield South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 South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 South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Sheffield South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Sheffield South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DBC655A-DB27-4B42-8BB4-68F0D6DEF96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